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05581" w14:textId="77777777" w:rsidR="005D7CA2" w:rsidRDefault="005D7CA2" w:rsidP="005D7CA2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d.1428)</w:t>
      </w:r>
    </w:p>
    <w:p w14:paraId="1B0CF64E" w14:textId="77777777" w:rsidR="005D7CA2" w:rsidRDefault="005D7CA2" w:rsidP="005D7CA2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Abbots Walden, Hertfordshire.</w:t>
      </w:r>
    </w:p>
    <w:p w14:paraId="5B51C9E7" w14:textId="77777777" w:rsidR="005D7CA2" w:rsidRDefault="005D7CA2" w:rsidP="005D7CA2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6BBB8C44" w14:textId="77777777" w:rsidR="005D7CA2" w:rsidRDefault="005D7CA2" w:rsidP="005D7CA2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1500F562" w14:textId="77777777" w:rsidR="005D7CA2" w:rsidRDefault="005D7CA2" w:rsidP="005D7CA2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Dyonisia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0D25AA2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00EBF53D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 Thomas(q.v.) and John(q.v.).   (ibid.)</w:t>
      </w:r>
    </w:p>
    <w:p w14:paraId="772BC65A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55671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21A11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Feb.1428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7A9F0964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2382E0D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4B71C8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8BCF3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</w:t>
      </w:r>
      <w:proofErr w:type="spellStart"/>
      <w:r>
        <w:rPr>
          <w:rFonts w:ascii="Times New Roman" w:hAnsi="Times New Roman" w:cs="Times New Roman"/>
          <w:sz w:val="24"/>
          <w:szCs w:val="24"/>
        </w:rPr>
        <w:t>Dyonisia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Thomas.     (ibid.)</w:t>
      </w:r>
    </w:p>
    <w:p w14:paraId="0C55B86F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12961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D4AC7" w14:textId="77777777" w:rsidR="005D7CA2" w:rsidRDefault="005D7CA2" w:rsidP="005D7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71FCF4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C5A13" w14:textId="77777777" w:rsidR="005D7CA2" w:rsidRDefault="005D7CA2" w:rsidP="009139A6">
      <w:r>
        <w:separator/>
      </w:r>
    </w:p>
  </w:endnote>
  <w:endnote w:type="continuationSeparator" w:id="0">
    <w:p w14:paraId="2BA6CF7E" w14:textId="77777777" w:rsidR="005D7CA2" w:rsidRDefault="005D7C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09F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4DE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002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BFCB6" w14:textId="77777777" w:rsidR="005D7CA2" w:rsidRDefault="005D7CA2" w:rsidP="009139A6">
      <w:r>
        <w:separator/>
      </w:r>
    </w:p>
  </w:footnote>
  <w:footnote w:type="continuationSeparator" w:id="0">
    <w:p w14:paraId="73E66856" w14:textId="77777777" w:rsidR="005D7CA2" w:rsidRDefault="005D7C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3FD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E25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3CD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CA2"/>
    <w:rsid w:val="000666E0"/>
    <w:rsid w:val="002510B7"/>
    <w:rsid w:val="005C130B"/>
    <w:rsid w:val="005D7CA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3471"/>
  <w15:chartTrackingRefBased/>
  <w15:docId w15:val="{8E4AC4F6-1ADA-4F22-8616-E448F269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2021-04-16T19:27:00Z</dcterms:created>
  <dcterms:modified xsi:type="dcterms:W3CDTF">2021-04-16T19:28:00Z</dcterms:modified>
</cp:coreProperties>
</file>